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14680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PYLCHER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1A7D50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St.Margaret’s</w:t>
      </w:r>
      <w:proofErr w:type="spellEnd"/>
      <w:proofErr w:type="gramEnd"/>
      <w:r>
        <w:rPr>
          <w:rFonts w:ascii="Times New Roman" w:hAnsi="Times New Roman" w:cs="Times New Roman"/>
        </w:rPr>
        <w:t xml:space="preserve"> by Rochester, Kent. Husbandman.</w:t>
      </w:r>
    </w:p>
    <w:p w14:paraId="64460D40" w14:textId="77777777" w:rsidR="00AF6A67" w:rsidRDefault="00AF6A67" w:rsidP="00AF6A67">
      <w:pPr>
        <w:rPr>
          <w:rFonts w:ascii="Times New Roman" w:hAnsi="Times New Roman" w:cs="Times New Roman"/>
        </w:rPr>
      </w:pPr>
    </w:p>
    <w:p w14:paraId="6E772A03" w14:textId="77777777" w:rsidR="00AF6A67" w:rsidRDefault="00AF6A67" w:rsidP="00AF6A67">
      <w:pPr>
        <w:rPr>
          <w:rFonts w:ascii="Times New Roman" w:hAnsi="Times New Roman" w:cs="Times New Roman"/>
        </w:rPr>
      </w:pPr>
    </w:p>
    <w:p w14:paraId="6C93A627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Twygge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Perotte</w:t>
      </w:r>
      <w:proofErr w:type="spellEnd"/>
      <w:r>
        <w:rPr>
          <w:rFonts w:ascii="Times New Roman" w:hAnsi="Times New Roman" w:cs="Times New Roman"/>
        </w:rPr>
        <w:t xml:space="preserve">, Receiver of the Bishop of </w:t>
      </w:r>
    </w:p>
    <w:p w14:paraId="775A2A1D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Rochester(q.v.) brought a plaint of debt against him, Walter </w:t>
      </w:r>
      <w:proofErr w:type="spellStart"/>
      <w:r>
        <w:rPr>
          <w:rFonts w:ascii="Times New Roman" w:hAnsi="Times New Roman" w:cs="Times New Roman"/>
        </w:rPr>
        <w:t>Pylcher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590E95CA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Chartham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Pylcher</w:t>
      </w:r>
      <w:proofErr w:type="spellEnd"/>
      <w:r>
        <w:rPr>
          <w:rFonts w:ascii="Times New Roman" w:hAnsi="Times New Roman" w:cs="Times New Roman"/>
        </w:rPr>
        <w:t xml:space="preserve"> of Higham(q.v.).</w:t>
      </w:r>
    </w:p>
    <w:p w14:paraId="1F955EF2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068275B" w14:textId="77777777" w:rsidR="00AF6A67" w:rsidRDefault="00AF6A67" w:rsidP="00AF6A67">
      <w:pPr>
        <w:rPr>
          <w:rFonts w:ascii="Times New Roman" w:hAnsi="Times New Roman" w:cs="Times New Roman"/>
        </w:rPr>
      </w:pPr>
    </w:p>
    <w:p w14:paraId="76BAA5CC" w14:textId="77777777" w:rsidR="00AF6A67" w:rsidRDefault="00AF6A67" w:rsidP="00AF6A67">
      <w:pPr>
        <w:rPr>
          <w:rFonts w:ascii="Times New Roman" w:hAnsi="Times New Roman" w:cs="Times New Roman"/>
        </w:rPr>
      </w:pPr>
    </w:p>
    <w:p w14:paraId="717777D8" w14:textId="77777777" w:rsidR="00AF6A67" w:rsidRDefault="00AF6A67" w:rsidP="00AF6A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2019</w:t>
      </w:r>
    </w:p>
    <w:p w14:paraId="4FC2EE82" w14:textId="77777777" w:rsidR="006B2F86" w:rsidRPr="00E71FC3" w:rsidRDefault="00AF6A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12F24" w14:textId="77777777" w:rsidR="00AF6A67" w:rsidRDefault="00AF6A67" w:rsidP="00E71FC3">
      <w:r>
        <w:separator/>
      </w:r>
    </w:p>
  </w:endnote>
  <w:endnote w:type="continuationSeparator" w:id="0">
    <w:p w14:paraId="3D0B5B25" w14:textId="77777777" w:rsidR="00AF6A67" w:rsidRDefault="00AF6A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297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4C274" w14:textId="77777777" w:rsidR="00AF6A67" w:rsidRDefault="00AF6A67" w:rsidP="00E71FC3">
      <w:r>
        <w:separator/>
      </w:r>
    </w:p>
  </w:footnote>
  <w:footnote w:type="continuationSeparator" w:id="0">
    <w:p w14:paraId="46D0F8CC" w14:textId="77777777" w:rsidR="00AF6A67" w:rsidRDefault="00AF6A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A67"/>
    <w:rsid w:val="001A7C09"/>
    <w:rsid w:val="00577BD5"/>
    <w:rsid w:val="00656CBA"/>
    <w:rsid w:val="006A1F77"/>
    <w:rsid w:val="00733BE7"/>
    <w:rsid w:val="00AB52E8"/>
    <w:rsid w:val="00AF6A6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AB1"/>
  <w15:chartTrackingRefBased/>
  <w15:docId w15:val="{9967B3A4-2BA2-4911-9187-3CA08E9F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6A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6A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2019-03-06T19:47:00Z</dcterms:created>
  <dcterms:modified xsi:type="dcterms:W3CDTF">2019-03-06T19:48:00Z</dcterms:modified>
</cp:coreProperties>
</file>